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F81D7" w14:textId="77777777" w:rsidR="00534165" w:rsidRDefault="00534165" w:rsidP="00534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PYCARD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5C4F337" w14:textId="77777777" w:rsidR="00534165" w:rsidRDefault="00534165" w:rsidP="00534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Rothwell, Northamptonshire.</w:t>
      </w:r>
    </w:p>
    <w:p w14:paraId="7FB36436" w14:textId="77777777" w:rsidR="00534165" w:rsidRDefault="00534165" w:rsidP="00534165">
      <w:pPr>
        <w:rPr>
          <w:rFonts w:ascii="Times New Roman" w:hAnsi="Times New Roman" w:cs="Times New Roman"/>
        </w:rPr>
      </w:pPr>
    </w:p>
    <w:p w14:paraId="201866A7" w14:textId="77777777" w:rsidR="00534165" w:rsidRDefault="00534165" w:rsidP="00534165">
      <w:pPr>
        <w:rPr>
          <w:rFonts w:ascii="Times New Roman" w:hAnsi="Times New Roman" w:cs="Times New Roman"/>
        </w:rPr>
      </w:pPr>
    </w:p>
    <w:p w14:paraId="6326D208" w14:textId="77777777" w:rsidR="00534165" w:rsidRDefault="00534165" w:rsidP="00534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Agnes Burdon of Rothwell(q.v.),</w:t>
      </w:r>
    </w:p>
    <w:p w14:paraId="6354740A" w14:textId="77777777" w:rsidR="00534165" w:rsidRDefault="00534165" w:rsidP="00534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Burdon of Rothwell(q.v.), John </w:t>
      </w:r>
      <w:proofErr w:type="spellStart"/>
      <w:r>
        <w:rPr>
          <w:rFonts w:ascii="Times New Roman" w:hAnsi="Times New Roman" w:cs="Times New Roman"/>
        </w:rPr>
        <w:t>Robynson</w:t>
      </w:r>
      <w:proofErr w:type="spellEnd"/>
      <w:r>
        <w:rPr>
          <w:rFonts w:ascii="Times New Roman" w:hAnsi="Times New Roman" w:cs="Times New Roman"/>
        </w:rPr>
        <w:t xml:space="preserve"> of Elton, </w:t>
      </w:r>
    </w:p>
    <w:p w14:paraId="39F49C7E" w14:textId="77777777" w:rsidR="00534165" w:rsidRDefault="00534165" w:rsidP="00534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Huntingdonshire(q.v.) and Thomas </w:t>
      </w:r>
      <w:proofErr w:type="spellStart"/>
      <w:r>
        <w:rPr>
          <w:rFonts w:ascii="Times New Roman" w:hAnsi="Times New Roman" w:cs="Times New Roman"/>
        </w:rPr>
        <w:t>Robynson</w:t>
      </w:r>
      <w:proofErr w:type="spellEnd"/>
      <w:r>
        <w:rPr>
          <w:rFonts w:ascii="Times New Roman" w:hAnsi="Times New Roman" w:cs="Times New Roman"/>
        </w:rPr>
        <w:t xml:space="preserve"> of Elton(q.v.).</w:t>
      </w:r>
    </w:p>
    <w:p w14:paraId="78246716" w14:textId="77777777" w:rsidR="00534165" w:rsidRDefault="00534165" w:rsidP="00534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793A49D" w14:textId="77777777" w:rsidR="00534165" w:rsidRDefault="00534165" w:rsidP="00534165">
      <w:pPr>
        <w:rPr>
          <w:rFonts w:ascii="Times New Roman" w:hAnsi="Times New Roman" w:cs="Times New Roman"/>
        </w:rPr>
      </w:pPr>
    </w:p>
    <w:p w14:paraId="661EEAFB" w14:textId="77777777" w:rsidR="00534165" w:rsidRDefault="00534165" w:rsidP="00534165">
      <w:pPr>
        <w:rPr>
          <w:rFonts w:ascii="Times New Roman" w:hAnsi="Times New Roman" w:cs="Times New Roman"/>
        </w:rPr>
      </w:pPr>
    </w:p>
    <w:p w14:paraId="4B29981E" w14:textId="77777777" w:rsidR="00534165" w:rsidRDefault="00534165" w:rsidP="005341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October 2018</w:t>
      </w:r>
    </w:p>
    <w:p w14:paraId="142F56F7" w14:textId="77777777" w:rsidR="006B2F86" w:rsidRPr="00E71FC3" w:rsidRDefault="005341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7F78D" w14:textId="77777777" w:rsidR="00534165" w:rsidRDefault="00534165" w:rsidP="00E71FC3">
      <w:r>
        <w:separator/>
      </w:r>
    </w:p>
  </w:endnote>
  <w:endnote w:type="continuationSeparator" w:id="0">
    <w:p w14:paraId="2416D739" w14:textId="77777777" w:rsidR="00534165" w:rsidRDefault="005341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0458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803F7" w14:textId="77777777" w:rsidR="00534165" w:rsidRDefault="00534165" w:rsidP="00E71FC3">
      <w:r>
        <w:separator/>
      </w:r>
    </w:p>
  </w:footnote>
  <w:footnote w:type="continuationSeparator" w:id="0">
    <w:p w14:paraId="3BF6B106" w14:textId="77777777" w:rsidR="00534165" w:rsidRDefault="005341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165"/>
    <w:rsid w:val="001A7C09"/>
    <w:rsid w:val="0053416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B6B85"/>
  <w15:chartTrackingRefBased/>
  <w15:docId w15:val="{8EC47F33-F0EE-4F54-BBEF-DD4BF510E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416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2018-11-16T22:19:00Z</dcterms:created>
  <dcterms:modified xsi:type="dcterms:W3CDTF">2018-11-16T22:20:00Z</dcterms:modified>
</cp:coreProperties>
</file>